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792" w:rsidRPr="00AB639B" w:rsidRDefault="00032445" w:rsidP="006A142C">
      <w:pPr>
        <w:jc w:val="center"/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>Bonjour</w:t>
      </w:r>
      <w:r w:rsidR="006A142C" w:rsidRPr="00AB639B">
        <w:rPr>
          <w:rFonts w:ascii="Arial Narrow" w:hAnsi="Arial Narrow"/>
          <w:sz w:val="20"/>
          <w:szCs w:val="20"/>
        </w:rPr>
        <w:t xml:space="preserve"> Class 3!</w:t>
      </w:r>
      <w:r w:rsidRPr="00AB639B">
        <w:rPr>
          <w:rFonts w:ascii="Arial Narrow" w:hAnsi="Arial Narrow"/>
          <w:sz w:val="20"/>
          <w:szCs w:val="20"/>
        </w:rPr>
        <w:t xml:space="preserve"> Ca </w:t>
      </w:r>
      <w:proofErr w:type="spellStart"/>
      <w:proofErr w:type="gramStart"/>
      <w:r w:rsidRPr="00AB639B">
        <w:rPr>
          <w:rFonts w:ascii="Arial Narrow" w:hAnsi="Arial Narrow"/>
          <w:sz w:val="20"/>
          <w:szCs w:val="20"/>
        </w:rPr>
        <w:t>va</w:t>
      </w:r>
      <w:proofErr w:type="spellEnd"/>
      <w:proofErr w:type="gramEnd"/>
      <w:r w:rsidRPr="00AB639B">
        <w:rPr>
          <w:rFonts w:ascii="Arial Narrow" w:hAnsi="Arial Narrow"/>
          <w:sz w:val="20"/>
          <w:szCs w:val="20"/>
        </w:rPr>
        <w:t>?</w:t>
      </w:r>
    </w:p>
    <w:p w:rsidR="006A142C" w:rsidRPr="00AB639B" w:rsidRDefault="00032445">
      <w:pPr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>How was your day yesterday? I hope that you tried hard with your work.</w:t>
      </w:r>
    </w:p>
    <w:p w:rsidR="005A07A0" w:rsidRPr="00AB639B" w:rsidRDefault="005A07A0">
      <w:pPr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>Please complete all work in your blue work books.</w:t>
      </w:r>
    </w:p>
    <w:p w:rsidR="006A142C" w:rsidRPr="00AB639B" w:rsidRDefault="006A142C" w:rsidP="005A07A0">
      <w:pPr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AB639B">
        <w:rPr>
          <w:rFonts w:ascii="Arial Narrow" w:hAnsi="Arial Narrow"/>
          <w:b/>
          <w:sz w:val="20"/>
          <w:szCs w:val="20"/>
          <w:u w:val="single"/>
        </w:rPr>
        <w:t>Today’s first lesson is maths.</w:t>
      </w:r>
    </w:p>
    <w:p w:rsidR="006A142C" w:rsidRPr="00AB639B" w:rsidRDefault="006A142C" w:rsidP="006A142C">
      <w:pPr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AB639B">
        <w:rPr>
          <w:rFonts w:ascii="Arial Narrow" w:hAnsi="Arial Narrow"/>
          <w:b/>
          <w:sz w:val="20"/>
          <w:szCs w:val="20"/>
          <w:u w:val="single"/>
        </w:rPr>
        <w:t xml:space="preserve">To warm up our brains I want you to write down as many multiples of </w:t>
      </w:r>
      <w:r w:rsidR="00032445" w:rsidRPr="00AB639B">
        <w:rPr>
          <w:rFonts w:ascii="Arial Narrow" w:hAnsi="Arial Narrow"/>
          <w:b/>
          <w:sz w:val="20"/>
          <w:szCs w:val="20"/>
          <w:u w:val="single"/>
        </w:rPr>
        <w:t>8</w:t>
      </w:r>
      <w:r w:rsidRPr="00AB639B">
        <w:rPr>
          <w:rFonts w:ascii="Arial Narrow" w:hAnsi="Arial Narrow"/>
          <w:b/>
          <w:sz w:val="20"/>
          <w:szCs w:val="20"/>
          <w:u w:val="single"/>
        </w:rPr>
        <w:t xml:space="preserve"> as you can in 60 seconds.</w:t>
      </w:r>
    </w:p>
    <w:p w:rsidR="006A142C" w:rsidRPr="00AB639B" w:rsidRDefault="006A142C">
      <w:pPr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>Make sure that you time yourself!</w:t>
      </w:r>
    </w:p>
    <w:p w:rsidR="006A142C" w:rsidRPr="00AB639B" w:rsidRDefault="006A142C">
      <w:pPr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Next up we are going to recap </w:t>
      </w:r>
      <w:r w:rsidR="00032445" w:rsidRPr="00AB639B">
        <w:rPr>
          <w:rFonts w:ascii="Arial Narrow" w:hAnsi="Arial Narrow"/>
          <w:sz w:val="20"/>
          <w:szCs w:val="20"/>
        </w:rPr>
        <w:t>subtracting</w:t>
      </w:r>
      <w:r w:rsidRPr="00AB639B">
        <w:rPr>
          <w:rFonts w:ascii="Arial Narrow" w:hAnsi="Arial Narrow"/>
          <w:sz w:val="20"/>
          <w:szCs w:val="20"/>
        </w:rPr>
        <w:t xml:space="preserve"> numbers using column addition. Remember that we always begin with the ones column and make sure that we line up our place value.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</w:tblGrid>
      <w:tr w:rsidR="006A142C" w:rsidRPr="00AB639B" w:rsidTr="006A142C">
        <w:trPr>
          <w:trHeight w:val="614"/>
        </w:trPr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H</w:t>
            </w:r>
          </w:p>
        </w:tc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T</w:t>
            </w:r>
          </w:p>
        </w:tc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O</w:t>
            </w:r>
          </w:p>
        </w:tc>
      </w:tr>
      <w:tr w:rsidR="006A142C" w:rsidRPr="00AB639B" w:rsidTr="006A142C">
        <w:trPr>
          <w:trHeight w:val="614"/>
        </w:trPr>
        <w:tc>
          <w:tcPr>
            <w:tcW w:w="660" w:type="dxa"/>
          </w:tcPr>
          <w:p w:rsidR="006A142C" w:rsidRPr="00AB639B" w:rsidRDefault="00032445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60" w:type="dxa"/>
          </w:tcPr>
          <w:p w:rsidR="006A142C" w:rsidRPr="00AB639B" w:rsidRDefault="00032445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660" w:type="dxa"/>
          </w:tcPr>
          <w:p w:rsidR="006A142C" w:rsidRPr="00AB639B" w:rsidRDefault="00032445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9</w:t>
            </w:r>
          </w:p>
        </w:tc>
      </w:tr>
      <w:tr w:rsidR="006A142C" w:rsidRPr="00AB639B" w:rsidTr="006A142C">
        <w:trPr>
          <w:trHeight w:val="614"/>
        </w:trPr>
        <w:tc>
          <w:tcPr>
            <w:tcW w:w="660" w:type="dxa"/>
          </w:tcPr>
          <w:p w:rsidR="006A142C" w:rsidRPr="00AB639B" w:rsidRDefault="00032445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DB64BC" wp14:editId="37B46B25">
                      <wp:simplePos x="0" y="0"/>
                      <wp:positionH relativeFrom="column">
                        <wp:posOffset>-490855</wp:posOffset>
                      </wp:positionH>
                      <wp:positionV relativeFrom="paragraph">
                        <wp:posOffset>375285</wp:posOffset>
                      </wp:positionV>
                      <wp:extent cx="1266825" cy="0"/>
                      <wp:effectExtent l="0" t="19050" r="47625" b="381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83F07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65pt,29.55pt" to="61.1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" strokecolor="black [3200]" strokeweight="4.5pt">
                      <v:stroke joinstyle="miter"/>
                    </v:line>
                  </w:pict>
                </mc:Fallback>
              </mc:AlternateContent>
            </w:r>
            <w:r w:rsidR="00032445" w:rsidRPr="00AB639B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60" w:type="dxa"/>
          </w:tcPr>
          <w:p w:rsidR="006A142C" w:rsidRPr="00AB639B" w:rsidRDefault="00032445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5</w:t>
            </w:r>
          </w:p>
        </w:tc>
      </w:tr>
      <w:tr w:rsidR="006A142C" w:rsidRPr="00AB639B" w:rsidTr="006A142C">
        <w:trPr>
          <w:trHeight w:val="614"/>
        </w:trPr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2742A4" wp14:editId="09349713">
                      <wp:simplePos x="0" y="0"/>
                      <wp:positionH relativeFrom="column">
                        <wp:posOffset>-909955</wp:posOffset>
                      </wp:positionH>
                      <wp:positionV relativeFrom="paragraph">
                        <wp:posOffset>388620</wp:posOffset>
                      </wp:positionV>
                      <wp:extent cx="1266825" cy="0"/>
                      <wp:effectExtent l="0" t="19050" r="47625" b="3810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323417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65pt,30.6pt" to="28.1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" strokecolor="black [3200]" strokeweight="4.5pt">
                      <v:stroke joinstyle="miter"/>
                    </v:line>
                  </w:pict>
                </mc:Fallback>
              </mc:AlternateContent>
            </w:r>
            <w:r w:rsidR="00032445" w:rsidRPr="00AB639B">
              <w:rPr>
                <w:rFonts w:ascii="Arial Narrow" w:hAnsi="Arial Narrow"/>
                <w:sz w:val="20"/>
                <w:szCs w:val="20"/>
              </w:rPr>
              <w:t>4</w:t>
            </w:r>
          </w:p>
        </w:tc>
      </w:tr>
    </w:tbl>
    <w:tbl>
      <w:tblPr>
        <w:tblStyle w:val="TableGrid"/>
        <w:tblpPr w:leftFromText="180" w:rightFromText="180" w:vertAnchor="text" w:horzAnchor="page" w:tblpX="3766" w:tblpY="-55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</w:tblGrid>
      <w:tr w:rsidR="006A142C" w:rsidRPr="00AB639B" w:rsidTr="006A142C">
        <w:trPr>
          <w:trHeight w:val="614"/>
        </w:trPr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H</w:t>
            </w:r>
          </w:p>
        </w:tc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T</w:t>
            </w:r>
          </w:p>
        </w:tc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O</w:t>
            </w:r>
          </w:p>
        </w:tc>
      </w:tr>
      <w:tr w:rsidR="006A142C" w:rsidRPr="00AB639B" w:rsidTr="006A142C">
        <w:trPr>
          <w:trHeight w:val="614"/>
        </w:trPr>
        <w:tc>
          <w:tcPr>
            <w:tcW w:w="660" w:type="dxa"/>
          </w:tcPr>
          <w:p w:rsidR="006A142C" w:rsidRPr="00AB639B" w:rsidRDefault="00032445" w:rsidP="00032445">
            <w:pPr>
              <w:tabs>
                <w:tab w:val="center" w:pos="222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ab/>
              <w:t>4</w:t>
            </w:r>
          </w:p>
        </w:tc>
        <w:tc>
          <w:tcPr>
            <w:tcW w:w="660" w:type="dxa"/>
          </w:tcPr>
          <w:p w:rsidR="006A142C" w:rsidRPr="00AB639B" w:rsidRDefault="00032445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660" w:type="dxa"/>
          </w:tcPr>
          <w:p w:rsidR="006A142C" w:rsidRPr="00AB639B" w:rsidRDefault="00032445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9</w:t>
            </w:r>
          </w:p>
        </w:tc>
      </w:tr>
      <w:tr w:rsidR="006A142C" w:rsidRPr="00AB639B" w:rsidTr="006A142C">
        <w:trPr>
          <w:trHeight w:val="614"/>
        </w:trPr>
        <w:tc>
          <w:tcPr>
            <w:tcW w:w="660" w:type="dxa"/>
          </w:tcPr>
          <w:p w:rsidR="006A142C" w:rsidRPr="00AB639B" w:rsidRDefault="00032445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94735E" wp14:editId="771AB137">
                      <wp:simplePos x="0" y="0"/>
                      <wp:positionH relativeFrom="column">
                        <wp:posOffset>-490855</wp:posOffset>
                      </wp:positionH>
                      <wp:positionV relativeFrom="paragraph">
                        <wp:posOffset>375285</wp:posOffset>
                      </wp:positionV>
                      <wp:extent cx="1266825" cy="0"/>
                      <wp:effectExtent l="0" t="19050" r="47625" b="3810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3031B5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65pt,29.55pt" to="61.1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" strokecolor="black [3200]" strokeweight="4.5pt">
                      <v:stroke joinstyle="miter"/>
                    </v:line>
                  </w:pict>
                </mc:Fallback>
              </mc:AlternateContent>
            </w:r>
            <w:r w:rsidRPr="00AB639B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60" w:type="dxa"/>
          </w:tcPr>
          <w:p w:rsidR="006A142C" w:rsidRPr="00AB639B" w:rsidRDefault="00032445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5</w:t>
            </w:r>
          </w:p>
        </w:tc>
      </w:tr>
      <w:tr w:rsidR="006A142C" w:rsidRPr="00AB639B" w:rsidTr="006A142C">
        <w:trPr>
          <w:trHeight w:val="614"/>
        </w:trPr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60" w:type="dxa"/>
          </w:tcPr>
          <w:p w:rsidR="006A142C" w:rsidRPr="00AB639B" w:rsidRDefault="00032445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60" w:type="dxa"/>
          </w:tcPr>
          <w:p w:rsidR="006A142C" w:rsidRPr="00AB639B" w:rsidRDefault="006A142C" w:rsidP="006A14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0D838A" wp14:editId="5F7C2903">
                      <wp:simplePos x="0" y="0"/>
                      <wp:positionH relativeFrom="column">
                        <wp:posOffset>-909955</wp:posOffset>
                      </wp:positionH>
                      <wp:positionV relativeFrom="paragraph">
                        <wp:posOffset>388620</wp:posOffset>
                      </wp:positionV>
                      <wp:extent cx="1266825" cy="0"/>
                      <wp:effectExtent l="0" t="19050" r="47625" b="3810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6901C2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65pt,30.6pt" to="28.1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" strokecolor="black [3200]" strokeweight="4.5pt">
                      <v:stroke joinstyle="miter"/>
                    </v:line>
                  </w:pict>
                </mc:Fallback>
              </mc:AlternateContent>
            </w:r>
            <w:r w:rsidR="00032445" w:rsidRPr="00AB639B">
              <w:rPr>
                <w:rFonts w:ascii="Arial Narrow" w:hAnsi="Arial Narrow"/>
                <w:sz w:val="20"/>
                <w:szCs w:val="20"/>
              </w:rPr>
              <w:t>4</w:t>
            </w:r>
          </w:p>
        </w:tc>
      </w:tr>
    </w:tbl>
    <w:tbl>
      <w:tblPr>
        <w:tblStyle w:val="TableGrid"/>
        <w:tblpPr w:leftFromText="180" w:rightFromText="180" w:vertAnchor="text" w:horzAnchor="page" w:tblpX="7966" w:tblpY="-70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</w:tblGrid>
      <w:tr w:rsidR="00032445" w:rsidRPr="00AB639B" w:rsidTr="00032445">
        <w:trPr>
          <w:trHeight w:val="614"/>
        </w:trPr>
        <w:tc>
          <w:tcPr>
            <w:tcW w:w="660" w:type="dxa"/>
          </w:tcPr>
          <w:p w:rsidR="00032445" w:rsidRPr="00AB639B" w:rsidRDefault="00032445" w:rsidP="000324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H</w:t>
            </w:r>
          </w:p>
        </w:tc>
        <w:tc>
          <w:tcPr>
            <w:tcW w:w="660" w:type="dxa"/>
          </w:tcPr>
          <w:p w:rsidR="00032445" w:rsidRPr="00AB639B" w:rsidRDefault="00032445" w:rsidP="000324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T</w:t>
            </w:r>
          </w:p>
        </w:tc>
        <w:tc>
          <w:tcPr>
            <w:tcW w:w="660" w:type="dxa"/>
          </w:tcPr>
          <w:p w:rsidR="00032445" w:rsidRPr="00AB639B" w:rsidRDefault="00032445" w:rsidP="000324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O</w:t>
            </w:r>
          </w:p>
        </w:tc>
      </w:tr>
      <w:tr w:rsidR="00032445" w:rsidRPr="00AB639B" w:rsidTr="00032445">
        <w:trPr>
          <w:trHeight w:val="614"/>
        </w:trPr>
        <w:tc>
          <w:tcPr>
            <w:tcW w:w="660" w:type="dxa"/>
          </w:tcPr>
          <w:p w:rsidR="00032445" w:rsidRPr="00AB639B" w:rsidRDefault="00032445" w:rsidP="00032445">
            <w:pPr>
              <w:tabs>
                <w:tab w:val="center" w:pos="222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ab/>
              <w:t>4</w:t>
            </w:r>
          </w:p>
        </w:tc>
        <w:tc>
          <w:tcPr>
            <w:tcW w:w="660" w:type="dxa"/>
          </w:tcPr>
          <w:p w:rsidR="00032445" w:rsidRPr="00AB639B" w:rsidRDefault="00032445" w:rsidP="000324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660" w:type="dxa"/>
          </w:tcPr>
          <w:p w:rsidR="00032445" w:rsidRPr="00AB639B" w:rsidRDefault="00032445" w:rsidP="000324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9</w:t>
            </w:r>
          </w:p>
        </w:tc>
      </w:tr>
      <w:tr w:rsidR="00032445" w:rsidRPr="00AB639B" w:rsidTr="00032445">
        <w:trPr>
          <w:trHeight w:val="614"/>
        </w:trPr>
        <w:tc>
          <w:tcPr>
            <w:tcW w:w="660" w:type="dxa"/>
          </w:tcPr>
          <w:p w:rsidR="00032445" w:rsidRPr="00AB639B" w:rsidRDefault="00032445" w:rsidP="000324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60" w:type="dxa"/>
          </w:tcPr>
          <w:p w:rsidR="00032445" w:rsidRPr="00AB639B" w:rsidRDefault="00032445" w:rsidP="000324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93E36CD" wp14:editId="22C920BB">
                      <wp:simplePos x="0" y="0"/>
                      <wp:positionH relativeFrom="column">
                        <wp:posOffset>-490855</wp:posOffset>
                      </wp:positionH>
                      <wp:positionV relativeFrom="paragraph">
                        <wp:posOffset>375285</wp:posOffset>
                      </wp:positionV>
                      <wp:extent cx="1266825" cy="0"/>
                      <wp:effectExtent l="0" t="19050" r="47625" b="3810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4BC6E4" id="Straight Connector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65pt,29.55pt" to="61.1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" strokecolor="black [3200]" strokeweight="4.5pt">
                      <v:stroke joinstyle="miter"/>
                    </v:line>
                  </w:pict>
                </mc:Fallback>
              </mc:AlternateContent>
            </w:r>
            <w:r w:rsidRPr="00AB639B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60" w:type="dxa"/>
          </w:tcPr>
          <w:p w:rsidR="00032445" w:rsidRPr="00AB639B" w:rsidRDefault="00032445" w:rsidP="000324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5</w:t>
            </w:r>
          </w:p>
        </w:tc>
      </w:tr>
      <w:tr w:rsidR="00032445" w:rsidRPr="00AB639B" w:rsidTr="00032445">
        <w:trPr>
          <w:trHeight w:val="614"/>
        </w:trPr>
        <w:tc>
          <w:tcPr>
            <w:tcW w:w="660" w:type="dxa"/>
          </w:tcPr>
          <w:p w:rsidR="00032445" w:rsidRPr="00AB639B" w:rsidRDefault="00977ED8" w:rsidP="000324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60" w:type="dxa"/>
          </w:tcPr>
          <w:p w:rsidR="00032445" w:rsidRPr="00AB639B" w:rsidRDefault="00032445" w:rsidP="000324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60" w:type="dxa"/>
          </w:tcPr>
          <w:p w:rsidR="00032445" w:rsidRPr="00AB639B" w:rsidRDefault="00032445" w:rsidP="000324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F959A3" wp14:editId="30F0826E">
                      <wp:simplePos x="0" y="0"/>
                      <wp:positionH relativeFrom="column">
                        <wp:posOffset>-909955</wp:posOffset>
                      </wp:positionH>
                      <wp:positionV relativeFrom="paragraph">
                        <wp:posOffset>388620</wp:posOffset>
                      </wp:positionV>
                      <wp:extent cx="1266825" cy="0"/>
                      <wp:effectExtent l="0" t="19050" r="47625" b="3810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571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BE2424" id="Straight Connector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65pt,30.6pt" to="28.1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" strokecolor="black [3200]" strokeweight="4.5pt">
                      <v:stroke joinstyle="miter"/>
                    </v:line>
                  </w:pict>
                </mc:Fallback>
              </mc:AlternateContent>
            </w:r>
            <w:r w:rsidRPr="00AB639B">
              <w:rPr>
                <w:rFonts w:ascii="Arial Narrow" w:hAnsi="Arial Narrow"/>
                <w:sz w:val="20"/>
                <w:szCs w:val="20"/>
              </w:rPr>
              <w:t>4</w:t>
            </w:r>
          </w:p>
        </w:tc>
      </w:tr>
    </w:tbl>
    <w:p w:rsidR="00032445" w:rsidRPr="00AB639B" w:rsidRDefault="006A142C" w:rsidP="006A142C">
      <w:pPr>
        <w:tabs>
          <w:tab w:val="left" w:pos="1335"/>
          <w:tab w:val="left" w:pos="2040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ab/>
      </w:r>
      <w:r w:rsidRPr="00AB639B">
        <w:rPr>
          <w:rFonts w:ascii="Arial Narrow" w:hAnsi="Arial Narrow"/>
          <w:sz w:val="20"/>
          <w:szCs w:val="20"/>
        </w:rPr>
        <w:tab/>
      </w:r>
      <w:r w:rsidRPr="00AB639B">
        <w:rPr>
          <w:rFonts w:ascii="Arial Narrow" w:hAnsi="Arial Narrow"/>
          <w:sz w:val="20"/>
          <w:szCs w:val="20"/>
        </w:rPr>
        <w:tab/>
      </w:r>
    </w:p>
    <w:p w:rsidR="006A142C" w:rsidRPr="00AB639B" w:rsidRDefault="006A142C" w:rsidP="006A142C">
      <w:pPr>
        <w:tabs>
          <w:tab w:val="left" w:pos="1335"/>
          <w:tab w:val="left" w:pos="2040"/>
        </w:tabs>
        <w:rPr>
          <w:rFonts w:ascii="Arial Narrow" w:hAnsi="Arial Narrow"/>
          <w:sz w:val="20"/>
          <w:szCs w:val="20"/>
        </w:rPr>
      </w:pPr>
    </w:p>
    <w:p w:rsidR="006A142C" w:rsidRPr="00AB639B" w:rsidRDefault="006A142C" w:rsidP="006A142C">
      <w:pPr>
        <w:tabs>
          <w:tab w:val="left" w:pos="1335"/>
          <w:tab w:val="left" w:pos="2040"/>
        </w:tabs>
        <w:rPr>
          <w:rFonts w:ascii="Arial Narrow" w:hAnsi="Arial Narrow"/>
          <w:sz w:val="20"/>
          <w:szCs w:val="20"/>
        </w:rPr>
      </w:pPr>
    </w:p>
    <w:p w:rsidR="006A142C" w:rsidRPr="00AB639B" w:rsidRDefault="006A142C" w:rsidP="006A142C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br w:type="textWrapping" w:clear="all"/>
        <w:t xml:space="preserve">Challenge yourself! Which chilli can you make it to? Begin with yellow and see how far you can get. Be careful…as you get hotter, you have to </w:t>
      </w:r>
      <w:r w:rsidR="00E41E75" w:rsidRPr="00AB639B">
        <w:rPr>
          <w:rFonts w:ascii="Arial Narrow" w:hAnsi="Arial Narrow"/>
          <w:sz w:val="20"/>
          <w:szCs w:val="20"/>
        </w:rPr>
        <w:t>borrow</w:t>
      </w:r>
      <w:r w:rsidRPr="00AB639B">
        <w:rPr>
          <w:rFonts w:ascii="Arial Narrow" w:hAnsi="Arial Narrow"/>
          <w:sz w:val="20"/>
          <w:szCs w:val="20"/>
        </w:rPr>
        <w:t xml:space="preserve"> numbers.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6A142C" w:rsidRPr="00AB639B" w:rsidTr="006A142C">
        <w:tc>
          <w:tcPr>
            <w:tcW w:w="3485" w:type="dxa"/>
            <w:shd w:val="clear" w:color="auto" w:fill="FFFF00"/>
          </w:tcPr>
          <w:p w:rsidR="006A142C" w:rsidRPr="00AB639B" w:rsidRDefault="00E41E75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46</w:t>
            </w:r>
            <w:r w:rsidR="006A142C" w:rsidRPr="00AB639B">
              <w:rPr>
                <w:rFonts w:ascii="Arial Narrow" w:hAnsi="Arial Narrow"/>
                <w:sz w:val="20"/>
                <w:szCs w:val="20"/>
              </w:rPr>
              <w:t xml:space="preserve">5 </w:t>
            </w:r>
            <w:r w:rsidRPr="00AB639B">
              <w:rPr>
                <w:rFonts w:ascii="Arial Narrow" w:hAnsi="Arial Narrow"/>
                <w:sz w:val="20"/>
                <w:szCs w:val="20"/>
              </w:rPr>
              <w:t>-</w:t>
            </w:r>
            <w:r w:rsidR="006A142C" w:rsidRPr="00AB639B">
              <w:rPr>
                <w:rFonts w:ascii="Arial Narrow" w:hAnsi="Arial Narrow"/>
                <w:sz w:val="20"/>
                <w:szCs w:val="20"/>
              </w:rPr>
              <w:t xml:space="preserve"> 23</w:t>
            </w:r>
            <w:r w:rsidRPr="00AB639B">
              <w:rPr>
                <w:rFonts w:ascii="Arial Narrow" w:hAnsi="Arial Narrow"/>
                <w:sz w:val="20"/>
                <w:szCs w:val="20"/>
              </w:rPr>
              <w:t>1</w:t>
            </w:r>
            <w:r w:rsidR="006A142C" w:rsidRPr="00AB639B">
              <w:rPr>
                <w:rFonts w:ascii="Arial Narrow" w:hAnsi="Arial Narrow"/>
                <w:sz w:val="20"/>
                <w:szCs w:val="20"/>
              </w:rPr>
              <w:t xml:space="preserve"> = </w:t>
            </w:r>
          </w:p>
          <w:p w:rsidR="006A142C" w:rsidRPr="00AB639B" w:rsidRDefault="00846566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76672" behindDoc="1" locked="0" layoutInCell="1" allowOverlap="1" wp14:anchorId="77D92FCF" wp14:editId="620C115B">
                  <wp:simplePos x="0" y="0"/>
                  <wp:positionH relativeFrom="column">
                    <wp:posOffset>1309370</wp:posOffset>
                  </wp:positionH>
                  <wp:positionV relativeFrom="paragraph">
                    <wp:posOffset>99695</wp:posOffset>
                  </wp:positionV>
                  <wp:extent cx="552450" cy="285115"/>
                  <wp:effectExtent l="0" t="0" r="0" b="635"/>
                  <wp:wrapTight wrapText="bothSides">
                    <wp:wrapPolygon edited="0">
                      <wp:start x="0" y="0"/>
                      <wp:lineTo x="0" y="20205"/>
                      <wp:lineTo x="20855" y="20205"/>
                      <wp:lineTo x="20855" y="0"/>
                      <wp:lineTo x="0" y="0"/>
                    </wp:wrapPolygon>
                  </wp:wrapTight>
                  <wp:docPr id="6" name="Picture 6" descr="http://t1.gstatic.com/images?q=tbn:ANd9GcSh5cIAcmTl-t6KCtM4i4mYwIk4QLxhjoHzexSaAHSZqB2c5UXSOvASwb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1.gstatic.com/images?q=tbn:ANd9GcSh5cIAcmTl-t6KCtM4i4mYwIk4QLxhjoHzexSaAHSZqB2c5UXSOvASwb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931" b="20689"/>
                          <a:stretch/>
                        </pic:blipFill>
                        <pic:spPr bwMode="auto">
                          <a:xfrm>
                            <a:off x="0" y="0"/>
                            <a:ext cx="552450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3</w:t>
            </w:r>
            <w:r w:rsidR="006A142C" w:rsidRPr="00AB639B">
              <w:rPr>
                <w:rFonts w:ascii="Arial Narrow" w:hAnsi="Arial Narrow"/>
                <w:sz w:val="20"/>
                <w:szCs w:val="20"/>
              </w:rPr>
              <w:t>4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9</w:t>
            </w:r>
            <w:r w:rsidR="006A142C" w:rsidRPr="00AB639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-</w:t>
            </w:r>
            <w:r w:rsidR="006A142C" w:rsidRPr="00AB639B">
              <w:rPr>
                <w:rFonts w:ascii="Arial Narrow" w:hAnsi="Arial Narrow"/>
                <w:sz w:val="20"/>
                <w:szCs w:val="20"/>
              </w:rPr>
              <w:t xml:space="preserve"> 2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24</w:t>
            </w:r>
            <w:r w:rsidR="006A142C" w:rsidRPr="00AB639B">
              <w:rPr>
                <w:rFonts w:ascii="Arial Narrow" w:hAnsi="Arial Narrow"/>
                <w:sz w:val="20"/>
                <w:szCs w:val="20"/>
              </w:rPr>
              <w:t xml:space="preserve"> = </w:t>
            </w:r>
          </w:p>
          <w:p w:rsidR="006A142C" w:rsidRPr="00AB639B" w:rsidRDefault="006A142C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56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8</w:t>
            </w:r>
            <w:r w:rsidRPr="00AB639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-</w:t>
            </w:r>
            <w:r w:rsidRPr="00AB639B">
              <w:rPr>
                <w:rFonts w:ascii="Arial Narrow" w:hAnsi="Arial Narrow"/>
                <w:sz w:val="20"/>
                <w:szCs w:val="20"/>
              </w:rPr>
              <w:t xml:space="preserve"> 3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22</w:t>
            </w:r>
            <w:r w:rsidRPr="00AB639B">
              <w:rPr>
                <w:rFonts w:ascii="Arial Narrow" w:hAnsi="Arial Narrow"/>
                <w:sz w:val="20"/>
                <w:szCs w:val="20"/>
              </w:rPr>
              <w:t xml:space="preserve"> = </w:t>
            </w:r>
          </w:p>
          <w:p w:rsidR="006A142C" w:rsidRPr="00AB639B" w:rsidRDefault="006A142C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41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9</w:t>
            </w:r>
            <w:r w:rsidRPr="00AB639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-</w:t>
            </w:r>
            <w:r w:rsidRPr="00AB639B">
              <w:rPr>
                <w:rFonts w:ascii="Arial Narrow" w:hAnsi="Arial Narrow"/>
                <w:sz w:val="20"/>
                <w:szCs w:val="20"/>
              </w:rPr>
              <w:t xml:space="preserve"> 1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08</w:t>
            </w:r>
            <w:r w:rsidRPr="00AB639B">
              <w:rPr>
                <w:rFonts w:ascii="Arial Narrow" w:hAnsi="Arial Narrow"/>
                <w:sz w:val="20"/>
                <w:szCs w:val="20"/>
              </w:rPr>
              <w:t xml:space="preserve"> = </w:t>
            </w:r>
          </w:p>
          <w:p w:rsidR="006A142C" w:rsidRPr="00AB639B" w:rsidRDefault="006A142C" w:rsidP="00E41E7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53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9</w:t>
            </w:r>
            <w:r w:rsidRPr="00AB639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-</w:t>
            </w:r>
            <w:r w:rsidRPr="00AB639B">
              <w:rPr>
                <w:rFonts w:ascii="Arial Narrow" w:hAnsi="Arial Narrow"/>
                <w:sz w:val="20"/>
                <w:szCs w:val="20"/>
              </w:rPr>
              <w:t xml:space="preserve"> 4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13</w:t>
            </w:r>
            <w:r w:rsidRPr="00AB639B">
              <w:rPr>
                <w:rFonts w:ascii="Arial Narrow" w:hAnsi="Arial Narrow"/>
                <w:sz w:val="20"/>
                <w:szCs w:val="20"/>
              </w:rPr>
              <w:t xml:space="preserve"> = </w:t>
            </w:r>
          </w:p>
        </w:tc>
        <w:tc>
          <w:tcPr>
            <w:tcW w:w="3485" w:type="dxa"/>
            <w:shd w:val="clear" w:color="auto" w:fill="92D050"/>
          </w:tcPr>
          <w:p w:rsidR="00E41E75" w:rsidRPr="00AB639B" w:rsidRDefault="00E41E75" w:rsidP="00E41E7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 xml:space="preserve">465 - 235 = </w:t>
            </w:r>
          </w:p>
          <w:p w:rsidR="00E41E75" w:rsidRPr="00AB639B" w:rsidRDefault="00846566" w:rsidP="00E41E7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78720" behindDoc="1" locked="0" layoutInCell="1" allowOverlap="1" wp14:anchorId="46EA88AB" wp14:editId="2E89DBF8">
                  <wp:simplePos x="0" y="0"/>
                  <wp:positionH relativeFrom="column">
                    <wp:posOffset>1190625</wp:posOffset>
                  </wp:positionH>
                  <wp:positionV relativeFrom="paragraph">
                    <wp:posOffset>134620</wp:posOffset>
                  </wp:positionV>
                  <wp:extent cx="643890" cy="314325"/>
                  <wp:effectExtent l="0" t="0" r="3810" b="9525"/>
                  <wp:wrapTight wrapText="bothSides">
                    <wp:wrapPolygon edited="0">
                      <wp:start x="0" y="0"/>
                      <wp:lineTo x="0" y="20945"/>
                      <wp:lineTo x="21089" y="20945"/>
                      <wp:lineTo x="21089" y="0"/>
                      <wp:lineTo x="0" y="0"/>
                    </wp:wrapPolygon>
                  </wp:wrapTight>
                  <wp:docPr id="8" name="Picture 8" descr="http://t3.gstatic.com/images?q=tbn:ANd9GcR40-Ptcblzq81mpgs-xrRLqoihLeZzMw4oj3hIexFmsW71_22DeFalyQ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3.gstatic.com/images?q=tbn:ANd9GcR40-Ptcblzq81mpgs-xrRLqoihLeZzMw4oj3hIexFmsW71_22DeFalyQ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910" b="15908"/>
                          <a:stretch/>
                        </pic:blipFill>
                        <pic:spPr bwMode="auto">
                          <a:xfrm>
                            <a:off x="0" y="0"/>
                            <a:ext cx="64389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 xml:space="preserve">245 - 224 = </w:t>
            </w:r>
          </w:p>
          <w:p w:rsidR="00E41E75" w:rsidRPr="00AB639B" w:rsidRDefault="00E41E75" w:rsidP="00E41E7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 xml:space="preserve">616 - 207 = </w:t>
            </w:r>
          </w:p>
          <w:p w:rsidR="00E41E75" w:rsidRPr="00AB639B" w:rsidRDefault="00E41E75" w:rsidP="00E41E7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 xml:space="preserve">473 - 108 = </w:t>
            </w:r>
          </w:p>
          <w:p w:rsidR="006A142C" w:rsidRPr="00AB639B" w:rsidRDefault="00E41E75" w:rsidP="00E41E7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654 - 416 =</w:t>
            </w:r>
          </w:p>
        </w:tc>
        <w:tc>
          <w:tcPr>
            <w:tcW w:w="3486" w:type="dxa"/>
            <w:shd w:val="clear" w:color="auto" w:fill="FF0000"/>
          </w:tcPr>
          <w:p w:rsidR="005A07A0" w:rsidRPr="00AB639B" w:rsidRDefault="00E41E75" w:rsidP="005A07A0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3</w:t>
            </w:r>
            <w:r w:rsidR="005A07A0" w:rsidRPr="00AB639B">
              <w:rPr>
                <w:rFonts w:ascii="Arial Narrow" w:hAnsi="Arial Narrow"/>
                <w:sz w:val="20"/>
                <w:szCs w:val="20"/>
              </w:rPr>
              <w:t xml:space="preserve">245 </w:t>
            </w:r>
            <w:r w:rsidRPr="00AB639B">
              <w:rPr>
                <w:rFonts w:ascii="Arial Narrow" w:hAnsi="Arial Narrow"/>
                <w:sz w:val="20"/>
                <w:szCs w:val="20"/>
              </w:rPr>
              <w:t>-</w:t>
            </w:r>
            <w:r w:rsidR="005A07A0" w:rsidRPr="00AB639B">
              <w:rPr>
                <w:rFonts w:ascii="Arial Narrow" w:hAnsi="Arial Narrow"/>
                <w:sz w:val="20"/>
                <w:szCs w:val="20"/>
              </w:rPr>
              <w:t xml:space="preserve"> 2216 = </w:t>
            </w:r>
          </w:p>
          <w:p w:rsidR="005A07A0" w:rsidRPr="00AB639B" w:rsidRDefault="00846566" w:rsidP="005A07A0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0768" behindDoc="1" locked="0" layoutInCell="1" allowOverlap="1" wp14:anchorId="4D1EB945" wp14:editId="2EB66E39">
                  <wp:simplePos x="0" y="0"/>
                  <wp:positionH relativeFrom="column">
                    <wp:posOffset>1282700</wp:posOffset>
                  </wp:positionH>
                  <wp:positionV relativeFrom="paragraph">
                    <wp:posOffset>131445</wp:posOffset>
                  </wp:positionV>
                  <wp:extent cx="504825" cy="336550"/>
                  <wp:effectExtent l="0" t="0" r="9525" b="6350"/>
                  <wp:wrapTight wrapText="bothSides">
                    <wp:wrapPolygon edited="0">
                      <wp:start x="0" y="0"/>
                      <wp:lineTo x="0" y="20785"/>
                      <wp:lineTo x="21192" y="20785"/>
                      <wp:lineTo x="21192" y="0"/>
                      <wp:lineTo x="0" y="0"/>
                    </wp:wrapPolygon>
                  </wp:wrapTight>
                  <wp:docPr id="7" name="Picture 7" descr="http://t3.gstatic.com/images?q=tbn:ANd9GcQdPB96E9Y34raIJmUXd5glDDskSlbuR9RU47YSugpMl9AQRvODmyH7ei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3.gstatic.com/images?q=tbn:ANd9GcQdPB96E9Y34raIJmUXd5glDDskSlbuR9RU47YSugpMl9AQRvODmyH7eiA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A07A0" w:rsidRPr="00AB639B">
              <w:rPr>
                <w:rFonts w:ascii="Arial Narrow" w:hAnsi="Arial Narrow"/>
                <w:sz w:val="20"/>
                <w:szCs w:val="20"/>
              </w:rPr>
              <w:t>314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1</w:t>
            </w:r>
            <w:r w:rsidR="005A07A0" w:rsidRPr="00AB639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41E75" w:rsidRPr="00AB639B">
              <w:rPr>
                <w:rFonts w:ascii="Arial Narrow" w:hAnsi="Arial Narrow"/>
                <w:sz w:val="20"/>
                <w:szCs w:val="20"/>
              </w:rPr>
              <w:t>-</w:t>
            </w:r>
            <w:r w:rsidR="005A07A0" w:rsidRPr="00AB639B">
              <w:rPr>
                <w:rFonts w:ascii="Arial Narrow" w:hAnsi="Arial Narrow"/>
                <w:sz w:val="20"/>
                <w:szCs w:val="20"/>
              </w:rPr>
              <w:t xml:space="preserve"> 3134 = </w:t>
            </w:r>
          </w:p>
          <w:p w:rsidR="005A07A0" w:rsidRPr="00AB639B" w:rsidRDefault="00E41E75" w:rsidP="005A07A0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4</w:t>
            </w:r>
            <w:r w:rsidR="005A07A0" w:rsidRPr="00AB639B">
              <w:rPr>
                <w:rFonts w:ascii="Arial Narrow" w:hAnsi="Arial Narrow"/>
                <w:sz w:val="20"/>
                <w:szCs w:val="20"/>
              </w:rPr>
              <w:t xml:space="preserve">551 </w:t>
            </w:r>
            <w:r w:rsidRPr="00AB639B">
              <w:rPr>
                <w:rFonts w:ascii="Arial Narrow" w:hAnsi="Arial Narrow"/>
                <w:sz w:val="20"/>
                <w:szCs w:val="20"/>
              </w:rPr>
              <w:t>-</w:t>
            </w:r>
            <w:r w:rsidR="005A07A0" w:rsidRPr="00AB639B">
              <w:rPr>
                <w:rFonts w:ascii="Arial Narrow" w:hAnsi="Arial Narrow"/>
                <w:sz w:val="20"/>
                <w:szCs w:val="20"/>
              </w:rPr>
              <w:t xml:space="preserve"> 2306 = </w:t>
            </w:r>
          </w:p>
          <w:p w:rsidR="005A07A0" w:rsidRPr="00AB639B" w:rsidRDefault="00E41E75" w:rsidP="005A07A0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6</w:t>
            </w:r>
            <w:r w:rsidR="005A07A0" w:rsidRPr="00AB639B">
              <w:rPr>
                <w:rFonts w:ascii="Arial Narrow" w:hAnsi="Arial Narrow"/>
                <w:sz w:val="20"/>
                <w:szCs w:val="20"/>
              </w:rPr>
              <w:t>41</w:t>
            </w:r>
            <w:r w:rsidRPr="00AB639B">
              <w:rPr>
                <w:rFonts w:ascii="Arial Narrow" w:hAnsi="Arial Narrow"/>
                <w:sz w:val="20"/>
                <w:szCs w:val="20"/>
              </w:rPr>
              <w:t>4</w:t>
            </w:r>
            <w:r w:rsidR="005A07A0" w:rsidRPr="00AB639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AB639B">
              <w:rPr>
                <w:rFonts w:ascii="Arial Narrow" w:hAnsi="Arial Narrow"/>
                <w:sz w:val="20"/>
                <w:szCs w:val="20"/>
              </w:rPr>
              <w:t>-</w:t>
            </w:r>
            <w:r w:rsidR="005A07A0" w:rsidRPr="00AB639B">
              <w:rPr>
                <w:rFonts w:ascii="Arial Narrow" w:hAnsi="Arial Narrow"/>
                <w:sz w:val="20"/>
                <w:szCs w:val="20"/>
              </w:rPr>
              <w:t xml:space="preserve"> 3235 = </w:t>
            </w:r>
          </w:p>
          <w:p w:rsidR="006A142C" w:rsidRPr="00AB639B" w:rsidRDefault="00E41E75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 w:rsidRPr="00AB639B">
              <w:rPr>
                <w:rFonts w:ascii="Arial Narrow" w:hAnsi="Arial Narrow"/>
                <w:sz w:val="20"/>
                <w:szCs w:val="20"/>
              </w:rPr>
              <w:t>5</w:t>
            </w:r>
            <w:r w:rsidR="005A07A0" w:rsidRPr="00AB639B">
              <w:rPr>
                <w:rFonts w:ascii="Arial Narrow" w:hAnsi="Arial Narrow"/>
                <w:sz w:val="20"/>
                <w:szCs w:val="20"/>
              </w:rPr>
              <w:t xml:space="preserve">615 </w:t>
            </w:r>
            <w:r w:rsidRPr="00AB639B">
              <w:rPr>
                <w:rFonts w:ascii="Arial Narrow" w:hAnsi="Arial Narrow"/>
                <w:sz w:val="20"/>
                <w:szCs w:val="20"/>
              </w:rPr>
              <w:t>-</w:t>
            </w:r>
            <w:r w:rsidR="005A07A0" w:rsidRPr="00AB639B">
              <w:rPr>
                <w:rFonts w:ascii="Arial Narrow" w:hAnsi="Arial Narrow"/>
                <w:sz w:val="20"/>
                <w:szCs w:val="20"/>
              </w:rPr>
              <w:t xml:space="preserve"> 2249 = </w:t>
            </w:r>
          </w:p>
        </w:tc>
      </w:tr>
    </w:tbl>
    <w:p w:rsidR="006A142C" w:rsidRPr="00AB639B" w:rsidRDefault="006A142C" w:rsidP="006A142C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5A07A0" w:rsidRPr="00AB639B" w:rsidRDefault="005A07A0" w:rsidP="006A142C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Challenge – </w:t>
      </w:r>
      <w:r w:rsidR="00E41E75" w:rsidRPr="00AB639B">
        <w:rPr>
          <w:rFonts w:ascii="Arial Narrow" w:hAnsi="Arial Narrow"/>
          <w:sz w:val="20"/>
          <w:szCs w:val="20"/>
        </w:rPr>
        <w:t>What is my missing number? 453 + ______ = 731 (Hint! use the inverse operation!)</w:t>
      </w:r>
    </w:p>
    <w:p w:rsidR="005A07A0" w:rsidRPr="00AB639B" w:rsidRDefault="005A07A0" w:rsidP="005A07A0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AB639B">
        <w:rPr>
          <w:rFonts w:ascii="Arial Narrow" w:hAnsi="Arial Narrow"/>
          <w:b/>
          <w:sz w:val="20"/>
          <w:szCs w:val="20"/>
          <w:u w:val="single"/>
        </w:rPr>
        <w:t>Our next lesson is English.</w:t>
      </w:r>
    </w:p>
    <w:p w:rsidR="00E23A0B" w:rsidRPr="00AB639B" w:rsidRDefault="00E41E75" w:rsidP="00E41E75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>You are going to be the teacher. Read my sentences, spot the mistakes and write them our accurately into your books.</w:t>
      </w:r>
    </w:p>
    <w:p w:rsidR="00E41E75" w:rsidRPr="00AB639B" w:rsidRDefault="00E41E75" w:rsidP="00E41E75">
      <w:pPr>
        <w:pStyle w:val="ListParagraph"/>
        <w:numPr>
          <w:ilvl w:val="0"/>
          <w:numId w:val="2"/>
        </w:num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>can I go to the park</w:t>
      </w:r>
    </w:p>
    <w:p w:rsidR="00E41E75" w:rsidRPr="00AB639B" w:rsidRDefault="00E41E75" w:rsidP="00E41E75">
      <w:pPr>
        <w:pStyle w:val="ListParagraph"/>
        <w:numPr>
          <w:ilvl w:val="0"/>
          <w:numId w:val="2"/>
        </w:num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The girl said I like to eat chocolate cake. </w:t>
      </w:r>
    </w:p>
    <w:p w:rsidR="00E41E75" w:rsidRPr="00AB639B" w:rsidRDefault="00E41E75" w:rsidP="00E41E75">
      <w:pPr>
        <w:pStyle w:val="ListParagraph"/>
        <w:numPr>
          <w:ilvl w:val="0"/>
          <w:numId w:val="2"/>
        </w:num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Last week </w:t>
      </w:r>
      <w:proofErr w:type="spellStart"/>
      <w:r w:rsidRPr="00AB639B">
        <w:rPr>
          <w:rFonts w:ascii="Arial Narrow" w:hAnsi="Arial Narrow"/>
          <w:sz w:val="20"/>
          <w:szCs w:val="20"/>
        </w:rPr>
        <w:t>i</w:t>
      </w:r>
      <w:proofErr w:type="spellEnd"/>
      <w:r w:rsidRPr="00AB639B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AB639B">
        <w:rPr>
          <w:rFonts w:ascii="Arial Narrow" w:hAnsi="Arial Narrow"/>
          <w:sz w:val="20"/>
          <w:szCs w:val="20"/>
        </w:rPr>
        <w:t>whent</w:t>
      </w:r>
      <w:proofErr w:type="spellEnd"/>
      <w:r w:rsidRPr="00AB639B">
        <w:rPr>
          <w:rFonts w:ascii="Arial Narrow" w:hAnsi="Arial Narrow"/>
          <w:sz w:val="20"/>
          <w:szCs w:val="20"/>
        </w:rPr>
        <w:t xml:space="preserve"> to the park</w:t>
      </w:r>
    </w:p>
    <w:p w:rsidR="00E41E75" w:rsidRPr="00AB639B" w:rsidRDefault="00E41E75" w:rsidP="00E41E75">
      <w:pPr>
        <w:pStyle w:val="ListParagraph"/>
        <w:numPr>
          <w:ilvl w:val="0"/>
          <w:numId w:val="2"/>
        </w:num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>The lion roared as loud as thunder rumbling in the storm clouds.</w:t>
      </w:r>
    </w:p>
    <w:p w:rsidR="00E41E75" w:rsidRPr="00AB639B" w:rsidRDefault="00E41E75" w:rsidP="00E41E75">
      <w:pPr>
        <w:pStyle w:val="ListParagraph"/>
        <w:numPr>
          <w:ilvl w:val="0"/>
          <w:numId w:val="2"/>
        </w:num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I said to my teacher I </w:t>
      </w:r>
      <w:proofErr w:type="spellStart"/>
      <w:r w:rsidRPr="00AB639B">
        <w:rPr>
          <w:rFonts w:ascii="Arial Narrow" w:hAnsi="Arial Narrow"/>
          <w:sz w:val="20"/>
          <w:szCs w:val="20"/>
        </w:rPr>
        <w:t>catched</w:t>
      </w:r>
      <w:proofErr w:type="spellEnd"/>
      <w:r w:rsidRPr="00AB639B">
        <w:rPr>
          <w:rFonts w:ascii="Arial Narrow" w:hAnsi="Arial Narrow"/>
          <w:sz w:val="20"/>
          <w:szCs w:val="20"/>
        </w:rPr>
        <w:t xml:space="preserve"> the ball when ben </w:t>
      </w:r>
      <w:proofErr w:type="spellStart"/>
      <w:r w:rsidRPr="00AB639B">
        <w:rPr>
          <w:rFonts w:ascii="Arial Narrow" w:hAnsi="Arial Narrow"/>
          <w:sz w:val="20"/>
          <w:szCs w:val="20"/>
        </w:rPr>
        <w:t>throwed</w:t>
      </w:r>
      <w:proofErr w:type="spellEnd"/>
      <w:r w:rsidRPr="00AB639B">
        <w:rPr>
          <w:rFonts w:ascii="Arial Narrow" w:hAnsi="Arial Narrow"/>
          <w:sz w:val="20"/>
          <w:szCs w:val="20"/>
        </w:rPr>
        <w:t xml:space="preserve"> it to me.</w:t>
      </w:r>
    </w:p>
    <w:p w:rsidR="00A32379" w:rsidRPr="00AB639B" w:rsidRDefault="00AB639B" w:rsidP="00AB639B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AB639B">
        <w:rPr>
          <w:rFonts w:ascii="Arial Narrow" w:hAnsi="Arial Narrow"/>
          <w:b/>
          <w:sz w:val="20"/>
          <w:szCs w:val="20"/>
          <w:u w:val="single"/>
        </w:rPr>
        <w:t>Our final lesson today is Art</w:t>
      </w:r>
    </w:p>
    <w:p w:rsidR="00AB639B" w:rsidRPr="00AB639B" w:rsidRDefault="00AB639B" w:rsidP="00AB639B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noProof/>
          <w:sz w:val="20"/>
          <w:szCs w:val="20"/>
          <w:lang w:eastAsia="en-GB"/>
        </w:rPr>
        <w:drawing>
          <wp:anchor distT="0" distB="0" distL="114300" distR="114300" simplePos="0" relativeHeight="251673600" behindDoc="1" locked="0" layoutInCell="1" allowOverlap="1" wp14:anchorId="6286B2F7" wp14:editId="648C9A00">
            <wp:simplePos x="0" y="0"/>
            <wp:positionH relativeFrom="margin">
              <wp:posOffset>2171700</wp:posOffset>
            </wp:positionH>
            <wp:positionV relativeFrom="paragraph">
              <wp:posOffset>184785</wp:posOffset>
            </wp:positionV>
            <wp:extent cx="2674620" cy="1400175"/>
            <wp:effectExtent l="0" t="0" r="0" b="9525"/>
            <wp:wrapTight wrapText="bothSides">
              <wp:wrapPolygon edited="0">
                <wp:start x="0" y="0"/>
                <wp:lineTo x="0" y="21453"/>
                <wp:lineTo x="21385" y="21453"/>
                <wp:lineTo x="2138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64" t="19288" r="37699" b="31909"/>
                    <a:stretch/>
                  </pic:blipFill>
                  <pic:spPr bwMode="auto">
                    <a:xfrm>
                      <a:off x="0" y="0"/>
                      <a:ext cx="2674620" cy="1400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639B">
        <w:rPr>
          <w:rFonts w:ascii="Arial Narrow" w:hAnsi="Arial Narrow"/>
          <w:sz w:val="20"/>
          <w:szCs w:val="20"/>
        </w:rPr>
        <w:t>Last week we learnt about shades and tints. I want you to have a go at recreating this picture. You can choose how you do it and what you use</w:t>
      </w:r>
      <w:r w:rsidR="00847E66">
        <w:rPr>
          <w:rFonts w:ascii="Arial Narrow" w:hAnsi="Arial Narrow"/>
          <w:sz w:val="20"/>
          <w:szCs w:val="20"/>
        </w:rPr>
        <w:t>.</w:t>
      </w:r>
      <w:bookmarkStart w:id="0" w:name="_GoBack"/>
      <w:bookmarkEnd w:id="0"/>
      <w:r w:rsidRPr="00AB639B">
        <w:rPr>
          <w:rFonts w:ascii="Arial Narrow" w:hAnsi="Arial Narrow"/>
          <w:sz w:val="20"/>
          <w:szCs w:val="20"/>
        </w:rPr>
        <w:t xml:space="preserve"> (paints, pencils, pens </w:t>
      </w:r>
      <w:proofErr w:type="spellStart"/>
      <w:r w:rsidRPr="00AB639B">
        <w:rPr>
          <w:rFonts w:ascii="Arial Narrow" w:hAnsi="Arial Narrow"/>
          <w:sz w:val="20"/>
          <w:szCs w:val="20"/>
        </w:rPr>
        <w:t>etc</w:t>
      </w:r>
      <w:proofErr w:type="spellEnd"/>
      <w:r w:rsidRPr="00AB639B">
        <w:rPr>
          <w:rFonts w:ascii="Arial Narrow" w:hAnsi="Arial Narrow"/>
          <w:sz w:val="20"/>
          <w:szCs w:val="20"/>
        </w:rPr>
        <w:t>)</w:t>
      </w:r>
    </w:p>
    <w:p w:rsidR="00AB639B" w:rsidRPr="00AB639B" w:rsidRDefault="00AB639B" w:rsidP="00AB639B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A32379" w:rsidRPr="00AB639B" w:rsidRDefault="00A32379" w:rsidP="00A32379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AB639B" w:rsidRDefault="00AB639B" w:rsidP="00A32379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AB639B" w:rsidRPr="00AB639B" w:rsidRDefault="00AB639B" w:rsidP="00A32379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AB639B" w:rsidRPr="00AB639B" w:rsidRDefault="00AB639B" w:rsidP="00A32379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AB639B" w:rsidRDefault="00A32379" w:rsidP="00AB639B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Finally….Remember to read for 15 minutes today and get some fresh air. Go for a walk or enjoy a run around your garden. </w:t>
      </w:r>
    </w:p>
    <w:p w:rsidR="00A32379" w:rsidRPr="00AB639B" w:rsidRDefault="00AB639B" w:rsidP="00AB639B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Here is a video to get active! I will be doing this today too! </w:t>
      </w:r>
      <w:hyperlink r:id="rId9" w:history="1">
        <w:r w:rsidRPr="00AB639B">
          <w:rPr>
            <w:rStyle w:val="Hyperlink"/>
            <w:rFonts w:ascii="Arial Narrow" w:hAnsi="Arial Narrow"/>
            <w:sz w:val="20"/>
            <w:szCs w:val="20"/>
          </w:rPr>
          <w:t>https://www.youtube.com/watch?v=d3LPrhI0v-w</w:t>
        </w:r>
      </w:hyperlink>
    </w:p>
    <w:p w:rsidR="00AB639B" w:rsidRPr="00AB639B" w:rsidRDefault="00AB639B" w:rsidP="00AB639B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205740</wp:posOffset>
                </wp:positionV>
                <wp:extent cx="180975" cy="238125"/>
                <wp:effectExtent l="19050" t="38100" r="47625" b="66675"/>
                <wp:wrapNone/>
                <wp:docPr id="12" name="5-Point Sta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38125"/>
                        </a:xfrm>
                        <a:prstGeom prst="star5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BB0BC" id="5-Point Star 12" o:spid="_x0000_s1026" style="position:absolute;margin-left:402pt;margin-top:16.2pt;width:14.25pt;height:18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" path="m,90955r69127,1l90488,r21360,90956l180975,90955r-55925,56214l146412,238124,90488,181910,34563,238124,55925,147169,,90955xe" fillcolor="#7030a0" strokecolor="black [3213]" strokeweight="1pt">
                <v:stroke joinstyle="miter"/>
                <v:path arrowok="t" o:connecttype="custom" o:connectlocs="0,90955;69127,90956;90488,0;111848,90956;180975,90955;125050,147169;146412,238124;90488,181910;34563,238124;55925,147169;0,90955" o:connectangles="0,0,0,0,0,0,0,0,0,0,0"/>
              </v:shape>
            </w:pict>
          </mc:Fallback>
        </mc:AlternateContent>
      </w:r>
      <w:r>
        <w:rPr>
          <w:rFonts w:ascii="Arial Narrow" w:hAnsi="Arial Narrow"/>
          <w:sz w:val="20"/>
          <w:szCs w:val="20"/>
        </w:rPr>
        <w:t>Please also practise your poems and spellings for challenges!</w:t>
      </w:r>
    </w:p>
    <w:p w:rsidR="008508B2" w:rsidRPr="00AB639B" w:rsidRDefault="008508B2" w:rsidP="008508B2">
      <w:pPr>
        <w:tabs>
          <w:tab w:val="left" w:pos="1335"/>
        </w:tabs>
        <w:jc w:val="center"/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Don’t forget….any problems, you can email me. Enjoy! From Mrs Martin </w:t>
      </w:r>
    </w:p>
    <w:sectPr w:rsidR="008508B2" w:rsidRPr="00AB639B" w:rsidSect="006A14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01426"/>
    <w:multiLevelType w:val="hybridMultilevel"/>
    <w:tmpl w:val="9F921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6C2A04"/>
    <w:multiLevelType w:val="hybridMultilevel"/>
    <w:tmpl w:val="29EE19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42C"/>
    <w:rsid w:val="00032445"/>
    <w:rsid w:val="000C4792"/>
    <w:rsid w:val="005A07A0"/>
    <w:rsid w:val="006A142C"/>
    <w:rsid w:val="00846566"/>
    <w:rsid w:val="00847E66"/>
    <w:rsid w:val="008508B2"/>
    <w:rsid w:val="00977ED8"/>
    <w:rsid w:val="00A32379"/>
    <w:rsid w:val="00AB639B"/>
    <w:rsid w:val="00E23A0B"/>
    <w:rsid w:val="00E4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FE7766-253F-4DA3-84E8-2CC1C98BF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1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A07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0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d3LPrhI0v-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4E6571AD</Template>
  <TotalTime>15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S. Martin</dc:creator>
  <cp:keywords/>
  <dc:description/>
  <cp:lastModifiedBy>Mrs S. Martin</cp:lastModifiedBy>
  <cp:revision>6</cp:revision>
  <dcterms:created xsi:type="dcterms:W3CDTF">2020-03-19T14:08:00Z</dcterms:created>
  <dcterms:modified xsi:type="dcterms:W3CDTF">2020-03-20T09:21:00Z</dcterms:modified>
</cp:coreProperties>
</file>